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864" w:rsidRPr="00F23A05" w:rsidRDefault="004F12A7" w:rsidP="00F23A05">
      <w:pPr>
        <w:jc w:val="center"/>
        <w:rPr>
          <w:sz w:val="20"/>
          <w:szCs w:val="20"/>
        </w:rPr>
      </w:pPr>
      <w:r>
        <w:rPr>
          <w:sz w:val="20"/>
          <w:szCs w:val="20"/>
        </w:rPr>
        <w:t>Двугранный угол</w:t>
      </w:r>
    </w:p>
    <w:p w:rsidR="00F23A05" w:rsidRDefault="00F23A05" w:rsidP="00F23A05">
      <w:pPr>
        <w:jc w:val="center"/>
        <w:rPr>
          <w:b/>
          <w:sz w:val="20"/>
          <w:szCs w:val="20"/>
        </w:rPr>
      </w:pPr>
      <w:r w:rsidRPr="00F23A05">
        <w:rPr>
          <w:b/>
          <w:sz w:val="20"/>
          <w:szCs w:val="20"/>
        </w:rPr>
        <w:t>Вариант 1</w:t>
      </w:r>
    </w:p>
    <w:p w:rsidR="00F23A05" w:rsidRPr="00F23A05" w:rsidRDefault="00F23A05">
      <w:pPr>
        <w:jc w:val="both"/>
        <w:rPr>
          <w:b/>
          <w:sz w:val="20"/>
          <w:szCs w:val="20"/>
        </w:rPr>
      </w:pPr>
    </w:p>
    <w:tbl>
      <w:tblPr>
        <w:tblStyle w:val="a5"/>
        <w:tblW w:w="0" w:type="auto"/>
        <w:tblLook w:val="04A0"/>
      </w:tblPr>
      <w:tblGrid>
        <w:gridCol w:w="3750"/>
        <w:gridCol w:w="3751"/>
      </w:tblGrid>
      <w:tr w:rsidR="005F3536" w:rsidRPr="00F766DB" w:rsidTr="006D6C22">
        <w:tc>
          <w:tcPr>
            <w:tcW w:w="7501" w:type="dxa"/>
            <w:gridSpan w:val="2"/>
          </w:tcPr>
          <w:p w:rsidR="005F3536" w:rsidRPr="003944EF" w:rsidRDefault="005F3536" w:rsidP="005F3536">
            <w:pPr>
              <w:numPr>
                <w:ilvl w:val="0"/>
                <w:numId w:val="1"/>
              </w:numPr>
              <w:textboxTightWrap w:val="no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group id="_x0000_s2037" editas="canvas" style="position:absolute;left:0;text-align:left;margin-left:1.55pt;margin-top:30.3pt;width:149.4pt;height:86pt;z-index:251661312" coordorigin="6466,5228" coordsize="2953,1690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2038" type="#_x0000_t75" style="position:absolute;left:6466;top:5228;width:2953;height:1690" o:preferrelative="f">
                    <v:fill o:detectmouseclick="t"/>
                    <v:path o:extrusionok="t" o:connecttype="none"/>
                    <o:lock v:ext="edit" text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2039" type="#_x0000_t202" style="position:absolute;left:8180;top:6042;width:161;height:204" stroked="f">
                    <v:textbox style="mso-next-textbox:#_x0000_s2039;mso-fit-shape-to-text:t" inset="0,0,0,0">
                      <w:txbxContent>
                        <w:p w:rsidR="005F3536" w:rsidRPr="00FB725E" w:rsidRDefault="005F3536" w:rsidP="005F3536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FB725E">
                            <w:rPr>
                              <w:sz w:val="18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2042" type="#_x0000_t202" style="position:absolute;left:7488;top:6684;width:162;height:205" stroked="f">
                    <v:textbox style="mso-next-textbox:#_x0000_s2042;mso-fit-shape-to-text:t" inset="0,0,0,0">
                      <w:txbxContent>
                        <w:p w:rsidR="005F3536" w:rsidRPr="00287D02" w:rsidRDefault="005F3536" w:rsidP="005F3536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2043" type="#_x0000_t202" style="position:absolute;left:6692;top:5959;width:161;height:204" stroked="f">
                    <v:textbox style="mso-next-textbox:#_x0000_s2043;mso-fit-shape-to-text:t" inset="0,0,0,0">
                      <w:txbxContent>
                        <w:p w:rsidR="005F3536" w:rsidRPr="00287D02" w:rsidRDefault="005F3536" w:rsidP="005F3536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2044" type="#_x0000_t202" style="position:absolute;left:9180;top:6345;width:161;height:206" stroked="f">
                    <v:textbox style="mso-next-textbox:#_x0000_s2044;mso-fit-shape-to-text:t" inset="0,0,0,0">
                      <w:txbxContent>
                        <w:p w:rsidR="005F3536" w:rsidRPr="00C91A5A" w:rsidRDefault="005F3536" w:rsidP="005F3536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2045" type="#_x0000_t32" style="position:absolute;left:8423;top:6245;width:711;height:361;flip:x y" o:connectortype="straight">
                    <v:stroke dashstyle="dash"/>
                  </v:shape>
                  <v:shape id="_x0000_s2046" type="#_x0000_t32" style="position:absolute;left:7488;top:6604;width:1646;height:1;flip:x y" o:connectortype="straight" strokeweight="1pt"/>
                  <v:shape id="_x0000_s2047" type="#_x0000_t32" style="position:absolute;left:6776;top:6245;width:1647;height:1;flip:x y" o:connectortype="straight">
                    <v:stroke dashstyle="dash"/>
                  </v:shape>
                  <v:shape id="_x0000_s10240" type="#_x0000_t32" style="position:absolute;left:6776;top:6246;width:712;height:361;flip:x y" o:connectortype="straight" strokeweight="1pt"/>
                  <v:shape id="_x0000_s10241" type="#_x0000_t32" style="position:absolute;left:8423;top:5358;width:0;height:876;flip:y" o:connectortype="straight">
                    <v:stroke dashstyle="dash"/>
                  </v:shape>
                  <v:shape id="_x0000_s10242" type="#_x0000_t32" style="position:absolute;left:8423;top:5358;width:711;height:1247" o:connectortype="straight" strokeweight="1pt"/>
                  <v:shape id="_x0000_s10243" type="#_x0000_t32" style="position:absolute;left:6776;top:5358;width:1647;height:888;flip:x" o:connectortype="straight" strokeweight="1pt"/>
                  <v:shape id="_x0000_s10244" type="#_x0000_t202" style="position:absolute;left:8518;top:5310;width:161;height:204" stroked="f">
                    <v:textbox style="mso-next-textbox:#_x0000_s10244;mso-fit-shape-to-text:t" inset="0,0,0,0">
                      <w:txbxContent>
                        <w:p w:rsidR="005F3536" w:rsidRPr="004F12A7" w:rsidRDefault="005F3536" w:rsidP="005F3536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  <v:shape id="_x0000_s10245" type="#_x0000_t32" style="position:absolute;left:7488;top:5358;width:935;height:1246;flip:x" o:connectortype="straight" strokeweight="1pt"/>
                  <v:shape id="_x0000_s10255" style="position:absolute;left:8423;top:6148;width:58;height:124" coordsize="59,127" path="m,l59,16r,111e" filled="f">
                    <v:path arrowok="t"/>
                  </v:shape>
                  <v:shape id="_x0000_s10261" style="position:absolute;left:8341;top:6148;width:82;height:98" coordsize="83,100" path="m83,l,,,100e" filled="f">
                    <v:path arrowok="t"/>
                  </v:shape>
                  <w10:wrap type="square"/>
                </v:group>
              </w:pict>
            </w:r>
            <w:r w:rsidRPr="00CA265B">
              <w:rPr>
                <w:noProof/>
                <w:sz w:val="20"/>
                <w:szCs w:val="20"/>
              </w:rPr>
              <w:pict>
                <v:shape id="_x0000_s2036" type="#_x0000_t32" style="position:absolute;left:0;text-align:left;margin-left:-397.1pt;margin-top:48.8pt;width:23.65pt;height:67.5pt;z-index:251660288" o:connectortype="straight"/>
              </w:pict>
            </w:r>
            <w:r w:rsidRPr="00F766DB">
              <w:rPr>
                <w:sz w:val="20"/>
                <w:szCs w:val="20"/>
              </w:rPr>
              <w:t xml:space="preserve">Дано: </w:t>
            </w:r>
            <w:r w:rsidRPr="00F766DB">
              <w:rPr>
                <w:position w:val="-10"/>
                <w:sz w:val="20"/>
                <w:szCs w:val="20"/>
              </w:rPr>
              <w:object w:dxaOrig="1100" w:dyaOrig="300">
                <v:shape id="_x0000_i1025" type="#_x0000_t75" style="width:54.75pt;height:15pt" o:ole="">
                  <v:imagedata r:id="rId5" o:title=""/>
                </v:shape>
                <o:OLEObject Type="Embed" ProgID="Equation.3" ShapeID="_x0000_i1025" DrawAspect="Content" ObjectID="_1301558171" r:id="rId6"/>
              </w:object>
            </w:r>
            <w:r w:rsidRPr="00F766DB">
              <w:rPr>
                <w:sz w:val="20"/>
                <w:szCs w:val="20"/>
              </w:rPr>
              <w:t xml:space="preserve">, </w:t>
            </w:r>
            <w:r w:rsidRPr="00F766DB">
              <w:rPr>
                <w:sz w:val="20"/>
                <w:szCs w:val="20"/>
              </w:rPr>
              <w:br/>
            </w:r>
            <w:r w:rsidRPr="003944EF">
              <w:rPr>
                <w:i/>
                <w:sz w:val="20"/>
                <w:szCs w:val="20"/>
                <w:lang w:val="en-US"/>
              </w:rPr>
              <w:t>ABCD</w:t>
            </w:r>
            <w:r w:rsidRPr="003944EF">
              <w:rPr>
                <w:sz w:val="20"/>
                <w:szCs w:val="20"/>
              </w:rPr>
              <w:t xml:space="preserve"> прямоугольник. Укажите л</w:t>
            </w:r>
            <w:r w:rsidRPr="003944EF">
              <w:rPr>
                <w:sz w:val="20"/>
                <w:szCs w:val="20"/>
              </w:rPr>
              <w:t>и</w:t>
            </w:r>
            <w:r w:rsidRPr="003944EF">
              <w:rPr>
                <w:sz w:val="20"/>
                <w:szCs w:val="20"/>
              </w:rPr>
              <w:t xml:space="preserve">нейные углы двугранных углов </w:t>
            </w:r>
          </w:p>
          <w:tbl>
            <w:tblPr>
              <w:tblpPr w:leftFromText="180" w:rightFromText="180" w:vertAnchor="text" w:tblpXSpec="right" w:tblpY="1"/>
              <w:tblOverlap w:val="never"/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368"/>
              <w:gridCol w:w="2236"/>
            </w:tblGrid>
            <w:tr w:rsidR="005F3536" w:rsidRPr="003944EF" w:rsidTr="007D7266">
              <w:tblPrEx>
                <w:tblCellMar>
                  <w:top w:w="0" w:type="dxa"/>
                  <w:bottom w:w="0" w:type="dxa"/>
                </w:tblCellMar>
              </w:tblPrEx>
              <w:trPr>
                <w:trHeight w:val="442"/>
                <w:jc w:val="right"/>
              </w:trPr>
              <w:tc>
                <w:tcPr>
                  <w:tcW w:w="1368" w:type="dxa"/>
                  <w:vAlign w:val="center"/>
                </w:tcPr>
                <w:p w:rsidR="005F3536" w:rsidRPr="003944EF" w:rsidRDefault="005F3536" w:rsidP="005F3536">
                  <w:pPr>
                    <w:jc w:val="center"/>
                    <w:rPr>
                      <w:sz w:val="20"/>
                      <w:szCs w:val="20"/>
                    </w:rPr>
                  </w:pPr>
                  <w:r w:rsidRPr="003944EF">
                    <w:rPr>
                      <w:sz w:val="20"/>
                      <w:szCs w:val="20"/>
                    </w:rPr>
                    <w:t xml:space="preserve">Двугранный </w:t>
                  </w:r>
                  <w:r w:rsidRPr="003944EF">
                    <w:rPr>
                      <w:sz w:val="20"/>
                      <w:szCs w:val="20"/>
                    </w:rPr>
                    <w:br/>
                    <w:t>угол</w:t>
                  </w:r>
                </w:p>
              </w:tc>
              <w:tc>
                <w:tcPr>
                  <w:tcW w:w="2236" w:type="dxa"/>
                  <w:vAlign w:val="center"/>
                </w:tcPr>
                <w:p w:rsidR="005F3536" w:rsidRPr="003944EF" w:rsidRDefault="005F3536" w:rsidP="005F3536">
                  <w:pPr>
                    <w:jc w:val="center"/>
                    <w:rPr>
                      <w:sz w:val="20"/>
                      <w:szCs w:val="20"/>
                    </w:rPr>
                  </w:pPr>
                  <w:r w:rsidRPr="003944EF">
                    <w:rPr>
                      <w:sz w:val="20"/>
                      <w:szCs w:val="20"/>
                    </w:rPr>
                    <w:t>Линейный</w:t>
                  </w:r>
                  <w:r w:rsidRPr="003944EF">
                    <w:rPr>
                      <w:sz w:val="20"/>
                      <w:szCs w:val="20"/>
                    </w:rPr>
                    <w:br/>
                    <w:t>угол</w:t>
                  </w:r>
                </w:p>
              </w:tc>
            </w:tr>
            <w:tr w:rsidR="005F3536" w:rsidRPr="003944EF" w:rsidTr="007D7266">
              <w:tblPrEx>
                <w:tblCellMar>
                  <w:top w:w="0" w:type="dxa"/>
                  <w:bottom w:w="0" w:type="dxa"/>
                </w:tblCellMar>
              </w:tblPrEx>
              <w:trPr>
                <w:trHeight w:val="443"/>
                <w:jc w:val="right"/>
              </w:trPr>
              <w:tc>
                <w:tcPr>
                  <w:tcW w:w="1368" w:type="dxa"/>
                  <w:vAlign w:val="center"/>
                </w:tcPr>
                <w:p w:rsidR="005F3536" w:rsidRPr="003944EF" w:rsidRDefault="005F3536" w:rsidP="005F3536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  <w:lang w:val="en-US"/>
                    </w:rPr>
                    <w:t>ADFC</w:t>
                  </w:r>
                </w:p>
              </w:tc>
              <w:tc>
                <w:tcPr>
                  <w:tcW w:w="2236" w:type="dxa"/>
                  <w:vAlign w:val="center"/>
                </w:tcPr>
                <w:p w:rsidR="005F3536" w:rsidRPr="003944EF" w:rsidRDefault="005F3536" w:rsidP="005F353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F3536" w:rsidRPr="003944EF" w:rsidTr="007D7266">
              <w:tblPrEx>
                <w:tblCellMar>
                  <w:top w:w="0" w:type="dxa"/>
                  <w:bottom w:w="0" w:type="dxa"/>
                </w:tblCellMar>
              </w:tblPrEx>
              <w:trPr>
                <w:trHeight w:val="442"/>
                <w:jc w:val="right"/>
              </w:trPr>
              <w:tc>
                <w:tcPr>
                  <w:tcW w:w="1368" w:type="dxa"/>
                  <w:vAlign w:val="center"/>
                </w:tcPr>
                <w:p w:rsidR="005F3536" w:rsidRPr="003944EF" w:rsidRDefault="005F3536" w:rsidP="005F3536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  <w:lang w:val="en-US"/>
                    </w:rPr>
                    <w:t>ABCF</w:t>
                  </w:r>
                </w:p>
              </w:tc>
              <w:tc>
                <w:tcPr>
                  <w:tcW w:w="2236" w:type="dxa"/>
                  <w:vAlign w:val="center"/>
                </w:tcPr>
                <w:p w:rsidR="005F3536" w:rsidRPr="003944EF" w:rsidRDefault="005F3536" w:rsidP="005F353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F3536" w:rsidRPr="003944EF" w:rsidTr="007D7266">
              <w:tblPrEx>
                <w:tblCellMar>
                  <w:top w:w="0" w:type="dxa"/>
                  <w:bottom w:w="0" w:type="dxa"/>
                </w:tblCellMar>
              </w:tblPrEx>
              <w:trPr>
                <w:trHeight w:val="443"/>
                <w:jc w:val="right"/>
              </w:trPr>
              <w:tc>
                <w:tcPr>
                  <w:tcW w:w="1368" w:type="dxa"/>
                  <w:vAlign w:val="center"/>
                </w:tcPr>
                <w:p w:rsidR="005F3536" w:rsidRPr="003944EF" w:rsidRDefault="005F3536" w:rsidP="005F3536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  <w:lang w:val="en-US"/>
                    </w:rPr>
                    <w:t>BADF</w:t>
                  </w:r>
                </w:p>
              </w:tc>
              <w:tc>
                <w:tcPr>
                  <w:tcW w:w="2236" w:type="dxa"/>
                  <w:vAlign w:val="center"/>
                </w:tcPr>
                <w:p w:rsidR="005F3536" w:rsidRPr="003944EF" w:rsidRDefault="005F3536" w:rsidP="005F353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5F3536" w:rsidRPr="00845393" w:rsidRDefault="005F3536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3A6C48" w:rsidRPr="00F766DB" w:rsidTr="00955734">
        <w:trPr>
          <w:trHeight w:val="3686"/>
        </w:trPr>
        <w:tc>
          <w:tcPr>
            <w:tcW w:w="3750" w:type="dxa"/>
          </w:tcPr>
          <w:p w:rsidR="003A6C48" w:rsidRPr="00D71982" w:rsidRDefault="003A6C48" w:rsidP="00D71982">
            <w:pPr>
              <w:rPr>
                <w:sz w:val="20"/>
                <w:szCs w:val="20"/>
              </w:rPr>
            </w:pPr>
            <w:r w:rsidRPr="00F766DB">
              <w:rPr>
                <w:sz w:val="20"/>
                <w:szCs w:val="20"/>
              </w:rPr>
              <w:t xml:space="preserve">Дано: </w:t>
            </w:r>
            <w:r w:rsidRPr="00F766DB">
              <w:rPr>
                <w:position w:val="-10"/>
                <w:sz w:val="20"/>
                <w:szCs w:val="20"/>
              </w:rPr>
              <w:object w:dxaOrig="1100" w:dyaOrig="300">
                <v:shape id="_x0000_i1038" type="#_x0000_t75" style="width:54.75pt;height:15pt" o:ole="">
                  <v:imagedata r:id="rId7" o:title=""/>
                </v:shape>
                <o:OLEObject Type="Embed" ProgID="Equation.3" ShapeID="_x0000_i1038" DrawAspect="Content" ObjectID="_1301558172" r:id="rId8"/>
              </w:object>
            </w:r>
            <w:r w:rsidRPr="00F766DB">
              <w:rPr>
                <w:sz w:val="20"/>
                <w:szCs w:val="20"/>
              </w:rPr>
              <w:t>,</w:t>
            </w:r>
            <w:r w:rsidRPr="00AF1815">
              <w:rPr>
                <w:sz w:val="20"/>
                <w:szCs w:val="20"/>
              </w:rPr>
              <w:br/>
            </w:r>
            <w:r w:rsidRPr="00D71982">
              <w:rPr>
                <w:position w:val="-6"/>
                <w:sz w:val="20"/>
                <w:szCs w:val="20"/>
              </w:rPr>
              <w:object w:dxaOrig="620" w:dyaOrig="240">
                <v:shape id="_x0000_i1039" type="#_x0000_t75" style="width:31.5pt;height:12.75pt" o:ole="">
                  <v:imagedata r:id="rId9" o:title=""/>
                </v:shape>
                <o:OLEObject Type="Embed" ProgID="Equation.3" ShapeID="_x0000_i1039" DrawAspect="Content" ObjectID="_1301558173" r:id="rId10"/>
              </w:object>
            </w:r>
            <w:r w:rsidRPr="00F766DB">
              <w:rPr>
                <w:sz w:val="20"/>
                <w:szCs w:val="20"/>
              </w:rPr>
              <w:t xml:space="preserve"> прямоугольн</w:t>
            </w:r>
            <w:r>
              <w:rPr>
                <w:sz w:val="20"/>
                <w:szCs w:val="20"/>
              </w:rPr>
              <w:t xml:space="preserve">ик. </w:t>
            </w:r>
            <w:r w:rsidRPr="00F766DB">
              <w:rPr>
                <w:sz w:val="20"/>
                <w:szCs w:val="20"/>
              </w:rPr>
              <w:t>Постройте угол между плоск</w:t>
            </w:r>
            <w:r w:rsidRPr="00F766DB">
              <w:rPr>
                <w:sz w:val="20"/>
                <w:szCs w:val="20"/>
              </w:rPr>
              <w:t>о</w:t>
            </w:r>
            <w:r w:rsidRPr="00F766DB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тями </w:t>
            </w:r>
            <w:r w:rsidRPr="00D71982">
              <w:rPr>
                <w:position w:val="-6"/>
                <w:sz w:val="20"/>
                <w:szCs w:val="20"/>
              </w:rPr>
              <w:object w:dxaOrig="480" w:dyaOrig="240">
                <v:shape id="_x0000_i1041" type="#_x0000_t75" style="width:24pt;height:12pt" o:ole="">
                  <v:imagedata r:id="rId11" o:title=""/>
                </v:shape>
                <o:OLEObject Type="Embed" ProgID="Equation.3" ShapeID="_x0000_i1041" DrawAspect="Content" ObjectID="_1301558174" r:id="rId12"/>
              </w:object>
            </w:r>
            <w:r>
              <w:rPr>
                <w:sz w:val="20"/>
                <w:szCs w:val="20"/>
              </w:rPr>
              <w:t xml:space="preserve"> и </w:t>
            </w:r>
            <w:r w:rsidRPr="00D71982">
              <w:rPr>
                <w:position w:val="-6"/>
                <w:sz w:val="20"/>
                <w:szCs w:val="20"/>
              </w:rPr>
              <w:object w:dxaOrig="499" w:dyaOrig="240">
                <v:shape id="_x0000_i1040" type="#_x0000_t75" style="width:24.75pt;height:12pt" o:ole="">
                  <v:imagedata r:id="rId13" o:title=""/>
                </v:shape>
                <o:OLEObject Type="Embed" ProgID="Equation.3" ShapeID="_x0000_i1040" DrawAspect="Content" ObjectID="_1301558175" r:id="rId14"/>
              </w:object>
            </w:r>
          </w:p>
          <w:p w:rsidR="003A6C48" w:rsidRPr="00F766DB" w:rsidRDefault="003A6C48" w:rsidP="00F50B96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333" type="#_x0000_t202" style="position:absolute;left:0;text-align:left;margin-left:100.55pt;margin-top:0;width:8.2pt;height:10.35pt;z-index:251663360" stroked="f">
                  <v:textbox style="mso-next-textbox:#_x0000_s10333;mso-fit-shape-to-text:t" inset="0,0,0,0">
                    <w:txbxContent>
                      <w:p w:rsidR="003A6C48" w:rsidRPr="00287D02" w:rsidRDefault="003A6C48" w:rsidP="00AF1815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F</w:t>
                        </w:r>
                      </w:p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pict>
                <v:group id="_x0000_s10315" editas="canvas" style="width:169.9pt;height:87.8pt;mso-position-horizontal-relative:char;mso-position-vertical-relative:line" coordorigin="6061,5193" coordsize="3358,1725">
                  <o:lock v:ext="edit" aspectratio="t"/>
                  <v:shape id="_x0000_s10316" type="#_x0000_t75" style="position:absolute;left:6061;top:5193;width:3358;height:1725" o:preferrelative="f">
                    <v:fill o:detectmouseclick="t"/>
                    <v:path o:extrusionok="t" o:connecttype="none"/>
                    <o:lock v:ext="edit" text="t"/>
                  </v:shape>
                  <v:shape id="_x0000_s10317" type="#_x0000_t202" style="position:absolute;left:8439;top:6656;width:160;height:205" stroked="f">
                    <v:textbox style="mso-next-textbox:#_x0000_s10317;mso-fit-shape-to-text:t" inset="0,0,0,0">
                      <w:txbxContent>
                        <w:p w:rsidR="003A6C48" w:rsidRPr="00FB725E" w:rsidRDefault="003A6C48" w:rsidP="00AF1815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FB725E">
                            <w:rPr>
                              <w:sz w:val="18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0318" type="#_x0000_t202" style="position:absolute;left:7272;top:5991;width:162;height:203" stroked="f">
                    <v:textbox style="mso-next-textbox:#_x0000_s10318;mso-fit-shape-to-text:t" inset="0,0,0,0">
                      <w:txbxContent>
                        <w:p w:rsidR="003A6C48" w:rsidRPr="00287D02" w:rsidRDefault="003A6C48" w:rsidP="00AF1815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319" type="#_x0000_t32" style="position:absolute;left:6577;top:6685;width:1782;height:1" o:connectortype="straight"/>
                  <v:shape id="_x0000_s10320" type="#_x0000_t32" style="position:absolute;left:8359;top:6196;width:856;height:491;flip:y" o:connectortype="straight" strokecolor="black [3213]"/>
                  <v:shape id="_x0000_s10321" type="#_x0000_t32" style="position:absolute;left:6577;top:6195;width:857;height:491;flip:y" o:connectortype="straight" strokecolor="black [3213]">
                    <v:stroke dashstyle="dash"/>
                  </v:shape>
                  <v:shape id="_x0000_s10322" type="#_x0000_t32" style="position:absolute;left:7434;top:6194;width:1781;height:1" o:connectortype="straight">
                    <v:stroke dashstyle="dash"/>
                  </v:shape>
                  <v:shape id="_x0000_s10323" type="#_x0000_t32" style="position:absolute;left:6577;top:6194;width:2638;height:491;flip:y" o:connectortype="straight">
                    <v:stroke dashstyle="dash"/>
                  </v:shape>
                  <v:shape id="_x0000_s10324" type="#_x0000_t32" style="position:absolute;left:7434;top:6194;width:925;height:497;flip:x y" o:connectortype="straight">
                    <v:stroke dashstyle="dash"/>
                  </v:shape>
                  <v:shape id="_x0000_s10325" type="#_x0000_t32" style="position:absolute;left:7878;top:5293;width:0;height:1138;flip:y" o:connectortype="straight">
                    <v:stroke dashstyle="dash"/>
                  </v:shape>
                  <v:shape id="_x0000_s10326" type="#_x0000_t202" style="position:absolute;left:6412;top:6431;width:161;height:202" stroked="f">
                    <v:textbox style="mso-next-textbox:#_x0000_s10326;mso-fit-shape-to-text:t" inset="0,0,0,0">
                      <w:txbxContent>
                        <w:p w:rsidR="003A6C48" w:rsidRPr="00C91A5A" w:rsidRDefault="003A6C48" w:rsidP="00AF1815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327" type="#_x0000_t32" style="position:absolute;left:7878;top:5293;width:481;height:1398" o:connectortype="straight"/>
                  <v:shape id="_x0000_s10328" type="#_x0000_t32" style="position:absolute;left:6577;top:5293;width:1301;height:1392;flip:x" o:connectortype="straight"/>
                  <v:shape id="_x0000_s10329" type="#_x0000_t32" style="position:absolute;left:7434;top:5293;width:444;height:901;flip:x" o:connectortype="straight">
                    <v:stroke dashstyle="dash"/>
                  </v:shape>
                  <v:shape id="_x0000_s10330" type="#_x0000_t202" style="position:absolute;left:9215;top:5955;width:162;height:204" stroked="f">
                    <v:textbox style="mso-next-textbox:#_x0000_s10330;mso-fit-shape-to-text:t" inset="0,0,0,0">
                      <w:txbxContent>
                        <w:p w:rsidR="003A6C48" w:rsidRPr="00287D02" w:rsidRDefault="003A6C48" w:rsidP="00AF1815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0331" type="#_x0000_t32" style="position:absolute;left:7878;top:5293;width:1338;height:901" o:connectortype="straight"/>
                  <v:shape id="_x0000_s10332" type="#_x0000_t202" style="position:absolute;left:7899;top:6251;width:161;height:202" stroked="f">
                    <v:textbox style="mso-next-textbox:#_x0000_s10332;mso-fit-shape-to-text:t" inset="0,0,0,0">
                      <w:txbxContent>
                        <w:p w:rsidR="003A6C48" w:rsidRPr="00C91A5A" w:rsidRDefault="003A6C48" w:rsidP="00AF1815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O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3751" w:type="dxa"/>
          </w:tcPr>
          <w:p w:rsidR="003A6C48" w:rsidRPr="00F766DB" w:rsidRDefault="003A6C48" w:rsidP="007D72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Краткие пояснения к построению</w:t>
            </w:r>
          </w:p>
        </w:tc>
      </w:tr>
      <w:tr w:rsidR="003A6C48" w:rsidRPr="00F766DB" w:rsidTr="00955734">
        <w:trPr>
          <w:trHeight w:val="3686"/>
        </w:trPr>
        <w:tc>
          <w:tcPr>
            <w:tcW w:w="3750" w:type="dxa"/>
          </w:tcPr>
          <w:p w:rsidR="003A6C48" w:rsidRPr="00D71982" w:rsidRDefault="003A6C48" w:rsidP="003A6C48">
            <w:pPr>
              <w:rPr>
                <w:sz w:val="20"/>
                <w:szCs w:val="20"/>
              </w:rPr>
            </w:pPr>
            <w:r w:rsidRPr="00F766DB">
              <w:rPr>
                <w:sz w:val="20"/>
                <w:szCs w:val="20"/>
              </w:rPr>
              <w:t xml:space="preserve">Дано: </w:t>
            </w:r>
            <w:r w:rsidRPr="00F766DB">
              <w:rPr>
                <w:position w:val="-10"/>
                <w:sz w:val="20"/>
                <w:szCs w:val="20"/>
              </w:rPr>
              <w:object w:dxaOrig="1100" w:dyaOrig="300">
                <v:shape id="_x0000_i1043" type="#_x0000_t75" style="width:54.75pt;height:15pt" o:ole="">
                  <v:imagedata r:id="rId7" o:title=""/>
                </v:shape>
                <o:OLEObject Type="Embed" ProgID="Equation.3" ShapeID="_x0000_i1043" DrawAspect="Content" ObjectID="_1301558176" r:id="rId15"/>
              </w:object>
            </w:r>
            <w:r w:rsidRPr="00F766DB">
              <w:rPr>
                <w:sz w:val="20"/>
                <w:szCs w:val="20"/>
              </w:rPr>
              <w:t>,</w:t>
            </w:r>
            <w:r w:rsidRPr="00AF1815">
              <w:rPr>
                <w:sz w:val="20"/>
                <w:szCs w:val="20"/>
              </w:rPr>
              <w:br/>
            </w:r>
            <w:r w:rsidRPr="00D71982">
              <w:rPr>
                <w:position w:val="-6"/>
                <w:sz w:val="20"/>
                <w:szCs w:val="20"/>
              </w:rPr>
              <w:object w:dxaOrig="620" w:dyaOrig="240">
                <v:shape id="_x0000_i1044" type="#_x0000_t75" style="width:31.5pt;height:12.75pt" o:ole="">
                  <v:imagedata r:id="rId9" o:title=""/>
                </v:shape>
                <o:OLEObject Type="Embed" ProgID="Equation.3" ShapeID="_x0000_i1044" DrawAspect="Content" ObjectID="_1301558177" r:id="rId16"/>
              </w:object>
            </w:r>
            <w:r w:rsidRPr="00F766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ромб</w:t>
            </w:r>
            <w:r>
              <w:rPr>
                <w:sz w:val="20"/>
                <w:szCs w:val="20"/>
              </w:rPr>
              <w:t xml:space="preserve">. </w:t>
            </w:r>
            <w:r w:rsidRPr="00F766DB">
              <w:rPr>
                <w:sz w:val="20"/>
                <w:szCs w:val="20"/>
              </w:rPr>
              <w:t>Постройте угол между плоскос</w:t>
            </w:r>
            <w:r>
              <w:rPr>
                <w:sz w:val="20"/>
                <w:szCs w:val="20"/>
              </w:rPr>
              <w:t xml:space="preserve">тями </w:t>
            </w:r>
            <w:r w:rsidRPr="00D71982">
              <w:rPr>
                <w:position w:val="-6"/>
                <w:sz w:val="20"/>
                <w:szCs w:val="20"/>
              </w:rPr>
              <w:object w:dxaOrig="480" w:dyaOrig="240">
                <v:shape id="_x0000_i1045" type="#_x0000_t75" style="width:24pt;height:12pt" o:ole="">
                  <v:imagedata r:id="rId17" o:title=""/>
                </v:shape>
                <o:OLEObject Type="Embed" ProgID="Equation.3" ShapeID="_x0000_i1045" DrawAspect="Content" ObjectID="_1301558178" r:id="rId18"/>
              </w:object>
            </w:r>
            <w:r>
              <w:rPr>
                <w:sz w:val="20"/>
                <w:szCs w:val="20"/>
              </w:rPr>
              <w:t xml:space="preserve"> и </w:t>
            </w:r>
            <w:r w:rsidRPr="00D71982">
              <w:rPr>
                <w:position w:val="-6"/>
                <w:sz w:val="20"/>
                <w:szCs w:val="20"/>
              </w:rPr>
              <w:object w:dxaOrig="499" w:dyaOrig="240">
                <v:shape id="_x0000_i1046" type="#_x0000_t75" style="width:24.75pt;height:12pt" o:ole="">
                  <v:imagedata r:id="rId19" o:title=""/>
                </v:shape>
                <o:OLEObject Type="Embed" ProgID="Equation.3" ShapeID="_x0000_i1046" DrawAspect="Content" ObjectID="_1301558179" r:id="rId20"/>
              </w:object>
            </w:r>
          </w:p>
          <w:p w:rsidR="003A6C48" w:rsidRPr="00F766DB" w:rsidRDefault="003A6C48" w:rsidP="003A6C48">
            <w:pPr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353" type="#_x0000_t202" style="position:absolute;left:0;text-align:left;margin-left:100.55pt;margin-top:0;width:8.2pt;height:10.35pt;z-index:251665408" stroked="f">
                  <v:textbox style="mso-next-textbox:#_x0000_s10353;mso-fit-shape-to-text:t" inset="0,0,0,0">
                    <w:txbxContent>
                      <w:p w:rsidR="003A6C48" w:rsidRPr="00287D02" w:rsidRDefault="003A6C48" w:rsidP="003A6C48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F</w:t>
                        </w:r>
                      </w:p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pict>
                <v:group id="_x0000_s10335" editas="canvas" style="width:169.9pt;height:87.8pt;mso-position-horizontal-relative:char;mso-position-vertical-relative:line" coordorigin="6061,5193" coordsize="3358,1725">
                  <o:lock v:ext="edit" aspectratio="t"/>
                  <v:shape id="_x0000_s10336" type="#_x0000_t75" style="position:absolute;left:6061;top:5193;width:3358;height:1725" o:preferrelative="f">
                    <v:fill o:detectmouseclick="t"/>
                    <v:path o:extrusionok="t" o:connecttype="none"/>
                    <o:lock v:ext="edit" text="t"/>
                  </v:shape>
                  <v:shape id="_x0000_s10337" type="#_x0000_t202" style="position:absolute;left:8439;top:6656;width:160;height:205" stroked="f">
                    <v:textbox style="mso-next-textbox:#_x0000_s10337;mso-fit-shape-to-text:t" inset="0,0,0,0">
                      <w:txbxContent>
                        <w:p w:rsidR="003A6C48" w:rsidRPr="00FB725E" w:rsidRDefault="003A6C48" w:rsidP="003A6C4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FB725E">
                            <w:rPr>
                              <w:sz w:val="18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0338" type="#_x0000_t202" style="position:absolute;left:7272;top:5991;width:162;height:203" stroked="f">
                    <v:textbox style="mso-next-textbox:#_x0000_s10338;mso-fit-shape-to-text:t" inset="0,0,0,0">
                      <w:txbxContent>
                        <w:p w:rsidR="003A6C48" w:rsidRPr="00287D02" w:rsidRDefault="003A6C48" w:rsidP="003A6C4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339" type="#_x0000_t32" style="position:absolute;left:6577;top:6685;width:1782;height:1" o:connectortype="straight"/>
                  <v:shape id="_x0000_s10340" type="#_x0000_t32" style="position:absolute;left:8359;top:6196;width:856;height:491;flip:y" o:connectortype="straight" strokecolor="black [3213]"/>
                  <v:shape id="_x0000_s10341" type="#_x0000_t32" style="position:absolute;left:6577;top:6195;width:857;height:491;flip:y" o:connectortype="straight" strokecolor="black [3213]">
                    <v:stroke dashstyle="dash"/>
                  </v:shape>
                  <v:shape id="_x0000_s10342" type="#_x0000_t32" style="position:absolute;left:7434;top:6194;width:1781;height:1" o:connectortype="straight">
                    <v:stroke dashstyle="dash"/>
                  </v:shape>
                  <v:shape id="_x0000_s10343" type="#_x0000_t32" style="position:absolute;left:6577;top:6194;width:2638;height:491;flip:y" o:connectortype="straight">
                    <v:stroke dashstyle="dash"/>
                  </v:shape>
                  <v:shape id="_x0000_s10344" type="#_x0000_t32" style="position:absolute;left:7434;top:6194;width:925;height:497;flip:x y" o:connectortype="straight">
                    <v:stroke dashstyle="dash"/>
                  </v:shape>
                  <v:shape id="_x0000_s10345" type="#_x0000_t32" style="position:absolute;left:7878;top:5293;width:0;height:1138;flip:y" o:connectortype="straight">
                    <v:stroke dashstyle="dash"/>
                  </v:shape>
                  <v:shape id="_x0000_s10346" type="#_x0000_t202" style="position:absolute;left:6412;top:6431;width:161;height:202" stroked="f">
                    <v:textbox style="mso-next-textbox:#_x0000_s10346;mso-fit-shape-to-text:t" inset="0,0,0,0">
                      <w:txbxContent>
                        <w:p w:rsidR="003A6C48" w:rsidRPr="00C91A5A" w:rsidRDefault="003A6C48" w:rsidP="003A6C4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347" type="#_x0000_t32" style="position:absolute;left:7878;top:5293;width:481;height:1398" o:connectortype="straight"/>
                  <v:shape id="_x0000_s10348" type="#_x0000_t32" style="position:absolute;left:6577;top:5293;width:1301;height:1392;flip:x" o:connectortype="straight"/>
                  <v:shape id="_x0000_s10349" type="#_x0000_t32" style="position:absolute;left:7434;top:5293;width:444;height:901;flip:x" o:connectortype="straight">
                    <v:stroke dashstyle="dash"/>
                  </v:shape>
                  <v:shape id="_x0000_s10350" type="#_x0000_t202" style="position:absolute;left:9215;top:5955;width:162;height:204" stroked="f">
                    <v:textbox style="mso-next-textbox:#_x0000_s10350;mso-fit-shape-to-text:t" inset="0,0,0,0">
                      <w:txbxContent>
                        <w:p w:rsidR="003A6C48" w:rsidRPr="00287D02" w:rsidRDefault="003A6C48" w:rsidP="003A6C4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0351" type="#_x0000_t32" style="position:absolute;left:7878;top:5293;width:1338;height:901" o:connectortype="straight"/>
                  <v:shape id="_x0000_s10352" type="#_x0000_t202" style="position:absolute;left:7887;top:6228;width:161;height:203" stroked="f">
                    <v:textbox style="mso-next-textbox:#_x0000_s10352" inset="0,0,0,0">
                      <w:txbxContent>
                        <w:p w:rsidR="003A6C48" w:rsidRPr="00C91A5A" w:rsidRDefault="003A6C48" w:rsidP="003A6C4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O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3751" w:type="dxa"/>
          </w:tcPr>
          <w:p w:rsidR="003A6C48" w:rsidRPr="00F766DB" w:rsidRDefault="003A6C48" w:rsidP="003A6C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Краткие пояснения к построению</w:t>
            </w:r>
          </w:p>
        </w:tc>
      </w:tr>
    </w:tbl>
    <w:p w:rsidR="003A6C48" w:rsidRPr="00F23A05" w:rsidRDefault="00D92139" w:rsidP="003A6C48">
      <w:pPr>
        <w:jc w:val="center"/>
        <w:rPr>
          <w:sz w:val="20"/>
          <w:szCs w:val="20"/>
        </w:rPr>
      </w:pPr>
      <w:r>
        <w:rPr>
          <w:sz w:val="20"/>
          <w:szCs w:val="20"/>
        </w:rPr>
        <w:br w:type="column"/>
      </w:r>
      <w:r w:rsidR="003A6C48">
        <w:rPr>
          <w:sz w:val="20"/>
          <w:szCs w:val="20"/>
        </w:rPr>
        <w:lastRenderedPageBreak/>
        <w:t>Двугранный угол</w:t>
      </w:r>
    </w:p>
    <w:p w:rsidR="003A6C48" w:rsidRDefault="003A6C48" w:rsidP="003A6C48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Вариант 2</w:t>
      </w:r>
    </w:p>
    <w:p w:rsidR="003A6C48" w:rsidRPr="00F23A05" w:rsidRDefault="003A6C48" w:rsidP="003A6C48">
      <w:pPr>
        <w:jc w:val="both"/>
        <w:rPr>
          <w:b/>
          <w:sz w:val="20"/>
          <w:szCs w:val="20"/>
        </w:rPr>
      </w:pPr>
    </w:p>
    <w:tbl>
      <w:tblPr>
        <w:tblStyle w:val="a5"/>
        <w:tblW w:w="0" w:type="auto"/>
        <w:tblLook w:val="04A0"/>
      </w:tblPr>
      <w:tblGrid>
        <w:gridCol w:w="3750"/>
        <w:gridCol w:w="3751"/>
      </w:tblGrid>
      <w:tr w:rsidR="003A6C48" w:rsidRPr="00F766DB" w:rsidTr="007D7266">
        <w:tc>
          <w:tcPr>
            <w:tcW w:w="7501" w:type="dxa"/>
            <w:gridSpan w:val="2"/>
          </w:tcPr>
          <w:p w:rsidR="003A6C48" w:rsidRPr="003944EF" w:rsidRDefault="003A6C48" w:rsidP="003A6C48">
            <w:pPr>
              <w:numPr>
                <w:ilvl w:val="0"/>
                <w:numId w:val="2"/>
              </w:numPr>
              <w:textboxTightWrap w:val="no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group id="_x0000_s10391" editas="canvas" style="position:absolute;left:0;text-align:left;margin-left:1.55pt;margin-top:30.3pt;width:149.4pt;height:86pt;z-index:251668480" coordorigin="6466,5228" coordsize="2953,1690">
                  <o:lock v:ext="edit" aspectratio="t"/>
                  <v:shape id="_x0000_s10392" type="#_x0000_t75" style="position:absolute;left:6466;top:5228;width:2953;height:1690" o:preferrelative="f">
                    <v:fill o:detectmouseclick="t"/>
                    <v:path o:extrusionok="t" o:connecttype="none"/>
                    <o:lock v:ext="edit" text="t"/>
                  </v:shape>
                  <v:shape id="_x0000_s10393" type="#_x0000_t202" style="position:absolute;left:8180;top:6042;width:161;height:204" stroked="f">
                    <v:textbox style="mso-next-textbox:#_x0000_s10393;mso-fit-shape-to-text:t" inset="0,0,0,0">
                      <w:txbxContent>
                        <w:p w:rsidR="003A6C48" w:rsidRPr="00FB725E" w:rsidRDefault="003A6C48" w:rsidP="003A6C4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FB725E">
                            <w:rPr>
                              <w:sz w:val="18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0394" type="#_x0000_t202" style="position:absolute;left:7488;top:6684;width:162;height:205" stroked="f">
                    <v:textbox style="mso-next-textbox:#_x0000_s10394;mso-fit-shape-to-text:t" inset="0,0,0,0">
                      <w:txbxContent>
                        <w:p w:rsidR="003A6C48" w:rsidRPr="00287D02" w:rsidRDefault="003A6C48" w:rsidP="003A6C4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395" type="#_x0000_t202" style="position:absolute;left:6692;top:5959;width:161;height:204" stroked="f">
                    <v:textbox style="mso-next-textbox:#_x0000_s10395;mso-fit-shape-to-text:t" inset="0,0,0,0">
                      <w:txbxContent>
                        <w:p w:rsidR="003A6C48" w:rsidRPr="00287D02" w:rsidRDefault="003A6C48" w:rsidP="003A6C4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0396" type="#_x0000_t202" style="position:absolute;left:9180;top:6345;width:161;height:206" stroked="f">
                    <v:textbox style="mso-next-textbox:#_x0000_s10396;mso-fit-shape-to-text:t" inset="0,0,0,0">
                      <w:txbxContent>
                        <w:p w:rsidR="003A6C48" w:rsidRPr="00C91A5A" w:rsidRDefault="003A6C48" w:rsidP="003A6C4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397" type="#_x0000_t32" style="position:absolute;left:8423;top:6245;width:711;height:361;flip:x y" o:connectortype="straight">
                    <v:stroke dashstyle="dash"/>
                  </v:shape>
                  <v:shape id="_x0000_s10398" type="#_x0000_t32" style="position:absolute;left:7488;top:6604;width:1646;height:1;flip:x y" o:connectortype="straight" strokeweight="1pt"/>
                  <v:shape id="_x0000_s10399" type="#_x0000_t32" style="position:absolute;left:6776;top:6245;width:1647;height:1;flip:x y" o:connectortype="straight">
                    <v:stroke dashstyle="dash"/>
                  </v:shape>
                  <v:shape id="_x0000_s10400" type="#_x0000_t32" style="position:absolute;left:6776;top:6246;width:712;height:361;flip:x y" o:connectortype="straight" strokeweight="1pt"/>
                  <v:shape id="_x0000_s10401" type="#_x0000_t32" style="position:absolute;left:8423;top:5358;width:0;height:876;flip:y" o:connectortype="straight">
                    <v:stroke dashstyle="dash"/>
                  </v:shape>
                  <v:shape id="_x0000_s10402" type="#_x0000_t32" style="position:absolute;left:8423;top:5358;width:711;height:1247" o:connectortype="straight" strokeweight="1pt"/>
                  <v:shape id="_x0000_s10403" type="#_x0000_t32" style="position:absolute;left:6776;top:5358;width:1647;height:888;flip:x" o:connectortype="straight" strokeweight="1pt"/>
                  <v:shape id="_x0000_s10404" type="#_x0000_t202" style="position:absolute;left:8518;top:5310;width:161;height:204" stroked="f">
                    <v:textbox style="mso-next-textbox:#_x0000_s10404;mso-fit-shape-to-text:t" inset="0,0,0,0">
                      <w:txbxContent>
                        <w:p w:rsidR="003A6C48" w:rsidRPr="004F12A7" w:rsidRDefault="003A6C48" w:rsidP="003A6C48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  <v:shape id="_x0000_s10405" type="#_x0000_t32" style="position:absolute;left:7488;top:5358;width:935;height:1246;flip:x" o:connectortype="straight" strokeweight="1pt"/>
                  <v:shape id="_x0000_s10406" style="position:absolute;left:8423;top:6148;width:58;height:124" coordsize="59,127" path="m,l59,16r,111e" filled="f">
                    <v:path arrowok="t"/>
                  </v:shape>
                  <v:shape id="_x0000_s10407" style="position:absolute;left:8341;top:6148;width:82;height:98" coordsize="83,100" path="m83,l,,,100e" filled="f">
                    <v:path arrowok="t"/>
                  </v:shape>
                  <w10:wrap type="square"/>
                </v:group>
              </w:pict>
            </w:r>
            <w:r w:rsidRPr="00F766DB">
              <w:rPr>
                <w:sz w:val="20"/>
                <w:szCs w:val="20"/>
              </w:rPr>
              <w:t xml:space="preserve">Дано: </w:t>
            </w:r>
            <w:r w:rsidRPr="00F766DB">
              <w:rPr>
                <w:position w:val="-10"/>
                <w:sz w:val="20"/>
                <w:szCs w:val="20"/>
              </w:rPr>
              <w:object w:dxaOrig="1100" w:dyaOrig="300">
                <v:shape id="_x0000_i1026" type="#_x0000_t75" style="width:54.75pt;height:15pt" o:ole="">
                  <v:imagedata r:id="rId5" o:title=""/>
                </v:shape>
                <o:OLEObject Type="Embed" ProgID="Equation.3" ShapeID="_x0000_i1026" DrawAspect="Content" ObjectID="_1301558180" r:id="rId21"/>
              </w:object>
            </w:r>
            <w:r w:rsidRPr="00F766DB">
              <w:rPr>
                <w:sz w:val="20"/>
                <w:szCs w:val="20"/>
              </w:rPr>
              <w:t xml:space="preserve">, </w:t>
            </w:r>
            <w:r w:rsidRPr="00F766DB">
              <w:rPr>
                <w:sz w:val="20"/>
                <w:szCs w:val="20"/>
              </w:rPr>
              <w:br/>
            </w:r>
            <w:r w:rsidRPr="003944EF">
              <w:rPr>
                <w:i/>
                <w:sz w:val="20"/>
                <w:szCs w:val="20"/>
                <w:lang w:val="en-US"/>
              </w:rPr>
              <w:t>ABCD</w:t>
            </w:r>
            <w:r w:rsidRPr="003944EF">
              <w:rPr>
                <w:sz w:val="20"/>
                <w:szCs w:val="20"/>
              </w:rPr>
              <w:t xml:space="preserve"> прямоугольник. Укажите л</w:t>
            </w:r>
            <w:r w:rsidRPr="003944EF">
              <w:rPr>
                <w:sz w:val="20"/>
                <w:szCs w:val="20"/>
              </w:rPr>
              <w:t>и</w:t>
            </w:r>
            <w:r w:rsidRPr="003944EF">
              <w:rPr>
                <w:sz w:val="20"/>
                <w:szCs w:val="20"/>
              </w:rPr>
              <w:t xml:space="preserve">нейные углы двугранных углов </w:t>
            </w:r>
          </w:p>
          <w:tbl>
            <w:tblPr>
              <w:tblpPr w:leftFromText="180" w:rightFromText="180" w:vertAnchor="text" w:tblpXSpec="right" w:tblpY="1"/>
              <w:tblOverlap w:val="never"/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368"/>
              <w:gridCol w:w="2236"/>
            </w:tblGrid>
            <w:tr w:rsidR="003A6C48" w:rsidRPr="003944EF" w:rsidTr="007D7266">
              <w:tblPrEx>
                <w:tblCellMar>
                  <w:top w:w="0" w:type="dxa"/>
                  <w:bottom w:w="0" w:type="dxa"/>
                </w:tblCellMar>
              </w:tblPrEx>
              <w:trPr>
                <w:trHeight w:val="442"/>
                <w:jc w:val="right"/>
              </w:trPr>
              <w:tc>
                <w:tcPr>
                  <w:tcW w:w="1368" w:type="dxa"/>
                  <w:vAlign w:val="center"/>
                </w:tcPr>
                <w:p w:rsidR="003A6C48" w:rsidRPr="003944EF" w:rsidRDefault="003A6C48" w:rsidP="007D7266">
                  <w:pPr>
                    <w:jc w:val="center"/>
                    <w:rPr>
                      <w:sz w:val="20"/>
                      <w:szCs w:val="20"/>
                    </w:rPr>
                  </w:pPr>
                  <w:r w:rsidRPr="003944EF">
                    <w:rPr>
                      <w:sz w:val="20"/>
                      <w:szCs w:val="20"/>
                    </w:rPr>
                    <w:t xml:space="preserve">Двугранный </w:t>
                  </w:r>
                  <w:r w:rsidRPr="003944EF">
                    <w:rPr>
                      <w:sz w:val="20"/>
                      <w:szCs w:val="20"/>
                    </w:rPr>
                    <w:br/>
                    <w:t>угол</w:t>
                  </w:r>
                </w:p>
              </w:tc>
              <w:tc>
                <w:tcPr>
                  <w:tcW w:w="2236" w:type="dxa"/>
                  <w:vAlign w:val="center"/>
                </w:tcPr>
                <w:p w:rsidR="003A6C48" w:rsidRPr="003944EF" w:rsidRDefault="003A6C48" w:rsidP="007D7266">
                  <w:pPr>
                    <w:jc w:val="center"/>
                    <w:rPr>
                      <w:sz w:val="20"/>
                      <w:szCs w:val="20"/>
                    </w:rPr>
                  </w:pPr>
                  <w:r w:rsidRPr="003944EF">
                    <w:rPr>
                      <w:sz w:val="20"/>
                      <w:szCs w:val="20"/>
                    </w:rPr>
                    <w:t>Линейный</w:t>
                  </w:r>
                  <w:r w:rsidRPr="003944EF">
                    <w:rPr>
                      <w:sz w:val="20"/>
                      <w:szCs w:val="20"/>
                    </w:rPr>
                    <w:br/>
                    <w:t>угол</w:t>
                  </w:r>
                </w:p>
              </w:tc>
            </w:tr>
            <w:tr w:rsidR="003A6C48" w:rsidRPr="003944EF" w:rsidTr="007D7266">
              <w:tblPrEx>
                <w:tblCellMar>
                  <w:top w:w="0" w:type="dxa"/>
                  <w:bottom w:w="0" w:type="dxa"/>
                </w:tblCellMar>
              </w:tblPrEx>
              <w:trPr>
                <w:trHeight w:val="443"/>
                <w:jc w:val="right"/>
              </w:trPr>
              <w:tc>
                <w:tcPr>
                  <w:tcW w:w="1368" w:type="dxa"/>
                  <w:vAlign w:val="center"/>
                </w:tcPr>
                <w:p w:rsidR="003A6C48" w:rsidRPr="003A6C48" w:rsidRDefault="003A6C48" w:rsidP="007D7266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 w:rsidRPr="003A6C48">
                    <w:rPr>
                      <w:i/>
                      <w:sz w:val="20"/>
                      <w:szCs w:val="20"/>
                      <w:lang w:val="en-US"/>
                    </w:rPr>
                    <w:t>DABF</w:t>
                  </w:r>
                </w:p>
              </w:tc>
              <w:tc>
                <w:tcPr>
                  <w:tcW w:w="2236" w:type="dxa"/>
                  <w:vAlign w:val="center"/>
                </w:tcPr>
                <w:p w:rsidR="003A6C48" w:rsidRPr="003944EF" w:rsidRDefault="003A6C48" w:rsidP="007D726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A6C48" w:rsidRPr="003944EF" w:rsidTr="007D7266">
              <w:tblPrEx>
                <w:tblCellMar>
                  <w:top w:w="0" w:type="dxa"/>
                  <w:bottom w:w="0" w:type="dxa"/>
                </w:tblCellMar>
              </w:tblPrEx>
              <w:trPr>
                <w:trHeight w:val="442"/>
                <w:jc w:val="right"/>
              </w:trPr>
              <w:tc>
                <w:tcPr>
                  <w:tcW w:w="1368" w:type="dxa"/>
                  <w:vAlign w:val="center"/>
                </w:tcPr>
                <w:p w:rsidR="003A6C48" w:rsidRPr="003944EF" w:rsidRDefault="003A6C48" w:rsidP="007D7266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  <w:lang w:val="en-US"/>
                    </w:rPr>
                    <w:t>ADCF</w:t>
                  </w:r>
                </w:p>
              </w:tc>
              <w:tc>
                <w:tcPr>
                  <w:tcW w:w="2236" w:type="dxa"/>
                  <w:vAlign w:val="center"/>
                </w:tcPr>
                <w:p w:rsidR="003A6C48" w:rsidRPr="003944EF" w:rsidRDefault="003A6C48" w:rsidP="007D726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A6C48" w:rsidRPr="003944EF" w:rsidTr="007D7266">
              <w:tblPrEx>
                <w:tblCellMar>
                  <w:top w:w="0" w:type="dxa"/>
                  <w:bottom w:w="0" w:type="dxa"/>
                </w:tblCellMar>
              </w:tblPrEx>
              <w:trPr>
                <w:trHeight w:val="443"/>
                <w:jc w:val="right"/>
              </w:trPr>
              <w:tc>
                <w:tcPr>
                  <w:tcW w:w="1368" w:type="dxa"/>
                  <w:vAlign w:val="center"/>
                </w:tcPr>
                <w:p w:rsidR="003A6C48" w:rsidRPr="003944EF" w:rsidRDefault="003A6C48" w:rsidP="007D7266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  <w:lang w:val="en-US"/>
                    </w:rPr>
                    <w:t>CFDB</w:t>
                  </w:r>
                </w:p>
              </w:tc>
              <w:tc>
                <w:tcPr>
                  <w:tcW w:w="2236" w:type="dxa"/>
                  <w:vAlign w:val="center"/>
                </w:tcPr>
                <w:p w:rsidR="003A6C48" w:rsidRPr="003944EF" w:rsidRDefault="003A6C48" w:rsidP="007D726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3A6C48" w:rsidRPr="00845393" w:rsidRDefault="003A6C48" w:rsidP="007D7266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3A6C48" w:rsidRPr="00F766DB" w:rsidTr="00955734">
        <w:trPr>
          <w:trHeight w:val="3686"/>
        </w:trPr>
        <w:tc>
          <w:tcPr>
            <w:tcW w:w="3750" w:type="dxa"/>
          </w:tcPr>
          <w:p w:rsidR="003A6C48" w:rsidRPr="00D71982" w:rsidRDefault="003A6C48" w:rsidP="007D7266">
            <w:pPr>
              <w:rPr>
                <w:sz w:val="20"/>
                <w:szCs w:val="20"/>
              </w:rPr>
            </w:pPr>
            <w:r w:rsidRPr="00F766DB">
              <w:rPr>
                <w:sz w:val="20"/>
                <w:szCs w:val="20"/>
              </w:rPr>
              <w:t xml:space="preserve">Дано: </w:t>
            </w:r>
            <w:r w:rsidRPr="00F766DB">
              <w:rPr>
                <w:position w:val="-10"/>
                <w:sz w:val="20"/>
                <w:szCs w:val="20"/>
              </w:rPr>
              <w:object w:dxaOrig="1100" w:dyaOrig="300">
                <v:shape id="_x0000_i1028" type="#_x0000_t75" style="width:54.75pt;height:15pt" o:ole="">
                  <v:imagedata r:id="rId7" o:title=""/>
                </v:shape>
                <o:OLEObject Type="Embed" ProgID="Equation.3" ShapeID="_x0000_i1028" DrawAspect="Content" ObjectID="_1301558181" r:id="rId22"/>
              </w:object>
            </w:r>
            <w:r w:rsidRPr="00F766DB">
              <w:rPr>
                <w:sz w:val="20"/>
                <w:szCs w:val="20"/>
              </w:rPr>
              <w:t>,</w:t>
            </w:r>
            <w:r w:rsidRPr="00AF1815">
              <w:rPr>
                <w:sz w:val="20"/>
                <w:szCs w:val="20"/>
              </w:rPr>
              <w:br/>
            </w:r>
            <w:r w:rsidRPr="00D71982">
              <w:rPr>
                <w:position w:val="-6"/>
                <w:sz w:val="20"/>
                <w:szCs w:val="20"/>
              </w:rPr>
              <w:object w:dxaOrig="620" w:dyaOrig="240">
                <v:shape id="_x0000_i1029" type="#_x0000_t75" style="width:31.5pt;height:12.75pt" o:ole="">
                  <v:imagedata r:id="rId9" o:title=""/>
                </v:shape>
                <o:OLEObject Type="Embed" ProgID="Equation.3" ShapeID="_x0000_i1029" DrawAspect="Content" ObjectID="_1301558182" r:id="rId23"/>
              </w:object>
            </w:r>
            <w:r w:rsidRPr="00F766DB">
              <w:rPr>
                <w:sz w:val="20"/>
                <w:szCs w:val="20"/>
              </w:rPr>
              <w:t xml:space="preserve"> прямоугольн</w:t>
            </w:r>
            <w:r>
              <w:rPr>
                <w:sz w:val="20"/>
                <w:szCs w:val="20"/>
              </w:rPr>
              <w:t xml:space="preserve">ик. </w:t>
            </w:r>
            <w:r w:rsidRPr="00F766DB">
              <w:rPr>
                <w:sz w:val="20"/>
                <w:szCs w:val="20"/>
              </w:rPr>
              <w:t>Постройте угол между плоск</w:t>
            </w:r>
            <w:r w:rsidRPr="00F766DB">
              <w:rPr>
                <w:sz w:val="20"/>
                <w:szCs w:val="20"/>
              </w:rPr>
              <w:t>о</w:t>
            </w:r>
            <w:r w:rsidRPr="00F766DB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тями </w:t>
            </w:r>
            <w:r w:rsidRPr="00D71982">
              <w:rPr>
                <w:position w:val="-6"/>
                <w:sz w:val="20"/>
                <w:szCs w:val="20"/>
              </w:rPr>
              <w:object w:dxaOrig="480" w:dyaOrig="240">
                <v:shape id="_x0000_i1034" type="#_x0000_t75" style="width:24pt;height:12pt" o:ole="">
                  <v:imagedata r:id="rId24" o:title=""/>
                </v:shape>
                <o:OLEObject Type="Embed" ProgID="Equation.3" ShapeID="_x0000_i1034" DrawAspect="Content" ObjectID="_1301558183" r:id="rId25"/>
              </w:object>
            </w:r>
            <w:r>
              <w:rPr>
                <w:sz w:val="20"/>
                <w:szCs w:val="20"/>
              </w:rPr>
              <w:t xml:space="preserve"> и </w:t>
            </w:r>
            <w:r w:rsidRPr="003A6C48">
              <w:rPr>
                <w:position w:val="-4"/>
                <w:sz w:val="20"/>
                <w:szCs w:val="20"/>
              </w:rPr>
              <w:object w:dxaOrig="480" w:dyaOrig="220">
                <v:shape id="_x0000_i1036" type="#_x0000_t75" style="width:24pt;height:11.25pt" o:ole="">
                  <v:imagedata r:id="rId26" o:title=""/>
                </v:shape>
                <o:OLEObject Type="Embed" ProgID="Equation.3" ShapeID="_x0000_i1036" DrawAspect="Content" ObjectID="_1301558184" r:id="rId27"/>
              </w:object>
            </w:r>
          </w:p>
          <w:p w:rsidR="003A6C48" w:rsidRPr="00F766DB" w:rsidRDefault="003A6C48" w:rsidP="007D7266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408" type="#_x0000_t202" style="position:absolute;left:0;text-align:left;margin-left:100.55pt;margin-top:0;width:8.2pt;height:10.35pt;z-index:251669504" stroked="f">
                  <v:textbox style="mso-next-textbox:#_x0000_s10408;mso-fit-shape-to-text:t" inset="0,0,0,0">
                    <w:txbxContent>
                      <w:p w:rsidR="003A6C48" w:rsidRPr="00287D02" w:rsidRDefault="003A6C48" w:rsidP="003A6C48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F</w:t>
                        </w:r>
                      </w:p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pict>
                <v:group id="_x0000_s10372" editas="canvas" style="width:169.9pt;height:87.8pt;mso-position-horizontal-relative:char;mso-position-vertical-relative:line" coordorigin="6061,5193" coordsize="3358,1725">
                  <o:lock v:ext="edit" aspectratio="t"/>
                  <v:shape id="_x0000_s10373" type="#_x0000_t75" style="position:absolute;left:6061;top:5193;width:3358;height:1725" o:preferrelative="f">
                    <v:fill o:detectmouseclick="t"/>
                    <v:path o:extrusionok="t" o:connecttype="none"/>
                    <o:lock v:ext="edit" text="t"/>
                  </v:shape>
                  <v:shape id="_x0000_s10374" type="#_x0000_t202" style="position:absolute;left:8439;top:6656;width:160;height:205" stroked="f">
                    <v:textbox style="mso-next-textbox:#_x0000_s10374;mso-fit-shape-to-text:t" inset="0,0,0,0">
                      <w:txbxContent>
                        <w:p w:rsidR="003A6C48" w:rsidRPr="00FB725E" w:rsidRDefault="003A6C48" w:rsidP="003A6C4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FB725E">
                            <w:rPr>
                              <w:sz w:val="18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0375" type="#_x0000_t202" style="position:absolute;left:7272;top:5991;width:162;height:203" stroked="f">
                    <v:textbox style="mso-next-textbox:#_x0000_s10375;mso-fit-shape-to-text:t" inset="0,0,0,0">
                      <w:txbxContent>
                        <w:p w:rsidR="003A6C48" w:rsidRPr="00287D02" w:rsidRDefault="003A6C48" w:rsidP="003A6C4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376" type="#_x0000_t32" style="position:absolute;left:6577;top:6685;width:1782;height:1" o:connectortype="straight"/>
                  <v:shape id="_x0000_s10377" type="#_x0000_t32" style="position:absolute;left:8359;top:6196;width:856;height:491;flip:y" o:connectortype="straight" strokecolor="black [3213]"/>
                  <v:shape id="_x0000_s10378" type="#_x0000_t32" style="position:absolute;left:6577;top:6195;width:857;height:491;flip:y" o:connectortype="straight" strokecolor="black [3213]">
                    <v:stroke dashstyle="dash"/>
                  </v:shape>
                  <v:shape id="_x0000_s10379" type="#_x0000_t32" style="position:absolute;left:7434;top:6194;width:1781;height:1" o:connectortype="straight">
                    <v:stroke dashstyle="dash"/>
                  </v:shape>
                  <v:shape id="_x0000_s10380" type="#_x0000_t32" style="position:absolute;left:6577;top:6194;width:2638;height:491;flip:y" o:connectortype="straight">
                    <v:stroke dashstyle="dash"/>
                  </v:shape>
                  <v:shape id="_x0000_s10381" type="#_x0000_t32" style="position:absolute;left:7434;top:6194;width:925;height:497;flip:x y" o:connectortype="straight">
                    <v:stroke dashstyle="dash"/>
                  </v:shape>
                  <v:shape id="_x0000_s10382" type="#_x0000_t32" style="position:absolute;left:7878;top:5293;width:0;height:1138;flip:y" o:connectortype="straight">
                    <v:stroke dashstyle="dash"/>
                  </v:shape>
                  <v:shape id="_x0000_s10383" type="#_x0000_t202" style="position:absolute;left:6412;top:6431;width:161;height:202" stroked="f">
                    <v:textbox style="mso-next-textbox:#_x0000_s10383;mso-fit-shape-to-text:t" inset="0,0,0,0">
                      <w:txbxContent>
                        <w:p w:rsidR="003A6C48" w:rsidRPr="00C91A5A" w:rsidRDefault="003A6C48" w:rsidP="003A6C4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384" type="#_x0000_t32" style="position:absolute;left:7878;top:5293;width:481;height:1398" o:connectortype="straight"/>
                  <v:shape id="_x0000_s10385" type="#_x0000_t32" style="position:absolute;left:6577;top:5293;width:1301;height:1392;flip:x" o:connectortype="straight"/>
                  <v:shape id="_x0000_s10386" type="#_x0000_t32" style="position:absolute;left:7434;top:5293;width:444;height:901;flip:x" o:connectortype="straight">
                    <v:stroke dashstyle="dash"/>
                  </v:shape>
                  <v:shape id="_x0000_s10387" type="#_x0000_t202" style="position:absolute;left:9215;top:5955;width:162;height:204" stroked="f">
                    <v:textbox style="mso-next-textbox:#_x0000_s10387;mso-fit-shape-to-text:t" inset="0,0,0,0">
                      <w:txbxContent>
                        <w:p w:rsidR="003A6C48" w:rsidRPr="00287D02" w:rsidRDefault="003A6C48" w:rsidP="003A6C4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0388" type="#_x0000_t32" style="position:absolute;left:7878;top:5293;width:1338;height:901" o:connectortype="straight"/>
                  <v:shape id="_x0000_s10389" type="#_x0000_t202" style="position:absolute;left:7650;top:6196;width:161;height:202" stroked="f">
                    <v:textbox style="mso-next-textbox:#_x0000_s10389;mso-fit-shape-to-text:t" inset="0,0,0,0">
                      <w:txbxContent>
                        <w:p w:rsidR="003A6C48" w:rsidRPr="00C91A5A" w:rsidRDefault="003A6C48" w:rsidP="003A6C4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O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3751" w:type="dxa"/>
          </w:tcPr>
          <w:p w:rsidR="003A6C48" w:rsidRPr="00F766DB" w:rsidRDefault="003A6C48" w:rsidP="007D72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Краткие пояснения к построению</w:t>
            </w:r>
          </w:p>
        </w:tc>
      </w:tr>
      <w:tr w:rsidR="003A6C48" w:rsidRPr="00F766DB" w:rsidTr="00955734">
        <w:trPr>
          <w:trHeight w:val="3686"/>
        </w:trPr>
        <w:tc>
          <w:tcPr>
            <w:tcW w:w="3750" w:type="dxa"/>
          </w:tcPr>
          <w:p w:rsidR="003A6C48" w:rsidRPr="00D71982" w:rsidRDefault="003A6C48" w:rsidP="007D7266">
            <w:pPr>
              <w:rPr>
                <w:sz w:val="20"/>
                <w:szCs w:val="20"/>
              </w:rPr>
            </w:pPr>
            <w:r w:rsidRPr="00F766DB">
              <w:rPr>
                <w:sz w:val="20"/>
                <w:szCs w:val="20"/>
              </w:rPr>
              <w:t xml:space="preserve">Дано: </w:t>
            </w:r>
            <w:r w:rsidRPr="00F766DB">
              <w:rPr>
                <w:position w:val="-10"/>
                <w:sz w:val="20"/>
                <w:szCs w:val="20"/>
              </w:rPr>
              <w:object w:dxaOrig="1100" w:dyaOrig="300">
                <v:shape id="_x0000_i1031" type="#_x0000_t75" style="width:54.75pt;height:15pt" o:ole="">
                  <v:imagedata r:id="rId7" o:title=""/>
                </v:shape>
                <o:OLEObject Type="Embed" ProgID="Equation.3" ShapeID="_x0000_i1031" DrawAspect="Content" ObjectID="_1301558185" r:id="rId28"/>
              </w:object>
            </w:r>
            <w:r w:rsidRPr="00F766DB">
              <w:rPr>
                <w:sz w:val="20"/>
                <w:szCs w:val="20"/>
              </w:rPr>
              <w:t>,</w:t>
            </w:r>
            <w:r w:rsidRPr="00AF1815">
              <w:rPr>
                <w:sz w:val="20"/>
                <w:szCs w:val="20"/>
              </w:rPr>
              <w:br/>
            </w:r>
            <w:r w:rsidRPr="00D71982">
              <w:rPr>
                <w:position w:val="-6"/>
                <w:sz w:val="20"/>
                <w:szCs w:val="20"/>
              </w:rPr>
              <w:object w:dxaOrig="620" w:dyaOrig="240">
                <v:shape id="_x0000_i1032" type="#_x0000_t75" style="width:31.5pt;height:12.75pt" o:ole="">
                  <v:imagedata r:id="rId9" o:title=""/>
                </v:shape>
                <o:OLEObject Type="Embed" ProgID="Equation.3" ShapeID="_x0000_i1032" DrawAspect="Content" ObjectID="_1301558186" r:id="rId29"/>
              </w:object>
            </w:r>
            <w:r w:rsidRPr="00F766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ромб</w:t>
            </w:r>
            <w:r>
              <w:rPr>
                <w:sz w:val="20"/>
                <w:szCs w:val="20"/>
              </w:rPr>
              <w:t xml:space="preserve">. </w:t>
            </w:r>
            <w:r w:rsidRPr="00F766DB">
              <w:rPr>
                <w:sz w:val="20"/>
                <w:szCs w:val="20"/>
              </w:rPr>
              <w:t>Постройте угол между плоскос</w:t>
            </w:r>
            <w:r>
              <w:rPr>
                <w:sz w:val="20"/>
                <w:szCs w:val="20"/>
              </w:rPr>
              <w:t xml:space="preserve">тями </w:t>
            </w:r>
            <w:r w:rsidRPr="00D71982">
              <w:rPr>
                <w:position w:val="-6"/>
                <w:sz w:val="20"/>
                <w:szCs w:val="20"/>
              </w:rPr>
              <w:object w:dxaOrig="480" w:dyaOrig="240">
                <v:shape id="_x0000_i1033" type="#_x0000_t75" style="width:24pt;height:12pt" o:ole="">
                  <v:imagedata r:id="rId17" o:title=""/>
                </v:shape>
                <o:OLEObject Type="Embed" ProgID="Equation.3" ShapeID="_x0000_i1033" DrawAspect="Content" ObjectID="_1301558187" r:id="rId30"/>
              </w:object>
            </w:r>
            <w:r>
              <w:rPr>
                <w:sz w:val="20"/>
                <w:szCs w:val="20"/>
              </w:rPr>
              <w:t xml:space="preserve"> и </w:t>
            </w:r>
            <w:r w:rsidRPr="003A6C48">
              <w:rPr>
                <w:position w:val="-4"/>
                <w:sz w:val="20"/>
                <w:szCs w:val="20"/>
              </w:rPr>
              <w:object w:dxaOrig="480" w:dyaOrig="220">
                <v:shape id="_x0000_i1035" type="#_x0000_t75" style="width:24pt;height:11.25pt" o:ole="">
                  <v:imagedata r:id="rId31" o:title=""/>
                </v:shape>
                <o:OLEObject Type="Embed" ProgID="Equation.3" ShapeID="_x0000_i1035" DrawAspect="Content" ObjectID="_1301558188" r:id="rId32"/>
              </w:object>
            </w:r>
          </w:p>
          <w:p w:rsidR="003A6C48" w:rsidRPr="00F766DB" w:rsidRDefault="003A6C48" w:rsidP="007D7266">
            <w:pPr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409" type="#_x0000_t202" style="position:absolute;left:0;text-align:left;margin-left:100.55pt;margin-top:0;width:8.2pt;height:10.35pt;z-index:251670528" stroked="f">
                  <v:textbox style="mso-next-textbox:#_x0000_s10409;mso-fit-shape-to-text:t" inset="0,0,0,0">
                    <w:txbxContent>
                      <w:p w:rsidR="003A6C48" w:rsidRPr="00287D02" w:rsidRDefault="003A6C48" w:rsidP="003A6C48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F</w:t>
                        </w:r>
                      </w:p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pict>
                <v:group id="_x0000_s10354" editas="canvas" style="width:169.9pt;height:87.8pt;mso-position-horizontal-relative:char;mso-position-vertical-relative:line" coordorigin="6061,5193" coordsize="3358,1725">
                  <o:lock v:ext="edit" aspectratio="t"/>
                  <v:shape id="_x0000_s10355" type="#_x0000_t75" style="position:absolute;left:6061;top:5193;width:3358;height:1725" o:preferrelative="f">
                    <v:fill o:detectmouseclick="t"/>
                    <v:path o:extrusionok="t" o:connecttype="none"/>
                    <o:lock v:ext="edit" text="t"/>
                  </v:shape>
                  <v:shape id="_x0000_s10356" type="#_x0000_t202" style="position:absolute;left:8439;top:6656;width:160;height:205" stroked="f">
                    <v:textbox style="mso-next-textbox:#_x0000_s10356;mso-fit-shape-to-text:t" inset="0,0,0,0">
                      <w:txbxContent>
                        <w:p w:rsidR="003A6C48" w:rsidRPr="00FB725E" w:rsidRDefault="003A6C48" w:rsidP="003A6C4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FB725E">
                            <w:rPr>
                              <w:sz w:val="18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0357" type="#_x0000_t202" style="position:absolute;left:7272;top:5991;width:162;height:203" stroked="f">
                    <v:textbox style="mso-next-textbox:#_x0000_s10357;mso-fit-shape-to-text:t" inset="0,0,0,0">
                      <w:txbxContent>
                        <w:p w:rsidR="003A6C48" w:rsidRPr="00287D02" w:rsidRDefault="003A6C48" w:rsidP="003A6C4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358" type="#_x0000_t32" style="position:absolute;left:6577;top:6685;width:1782;height:1" o:connectortype="straight"/>
                  <v:shape id="_x0000_s10359" type="#_x0000_t32" style="position:absolute;left:8359;top:6196;width:856;height:491;flip:y" o:connectortype="straight" strokecolor="black [3213]"/>
                  <v:shape id="_x0000_s10360" type="#_x0000_t32" style="position:absolute;left:6577;top:6195;width:857;height:491;flip:y" o:connectortype="straight" strokecolor="black [3213]">
                    <v:stroke dashstyle="dash"/>
                  </v:shape>
                  <v:shape id="_x0000_s10361" type="#_x0000_t32" style="position:absolute;left:7434;top:6194;width:1781;height:1" o:connectortype="straight">
                    <v:stroke dashstyle="dash"/>
                  </v:shape>
                  <v:shape id="_x0000_s10362" type="#_x0000_t32" style="position:absolute;left:6577;top:6194;width:2638;height:491;flip:y" o:connectortype="straight">
                    <v:stroke dashstyle="dash"/>
                  </v:shape>
                  <v:shape id="_x0000_s10363" type="#_x0000_t32" style="position:absolute;left:7434;top:6194;width:925;height:497;flip:x y" o:connectortype="straight">
                    <v:stroke dashstyle="dash"/>
                  </v:shape>
                  <v:shape id="_x0000_s10364" type="#_x0000_t32" style="position:absolute;left:7878;top:5293;width:0;height:1138;flip:y" o:connectortype="straight">
                    <v:stroke dashstyle="dash"/>
                  </v:shape>
                  <v:shape id="_x0000_s10365" type="#_x0000_t202" style="position:absolute;left:6412;top:6431;width:161;height:202" stroked="f">
                    <v:textbox style="mso-next-textbox:#_x0000_s10365;mso-fit-shape-to-text:t" inset="0,0,0,0">
                      <w:txbxContent>
                        <w:p w:rsidR="003A6C48" w:rsidRPr="00C91A5A" w:rsidRDefault="003A6C48" w:rsidP="003A6C4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366" type="#_x0000_t32" style="position:absolute;left:7878;top:5293;width:481;height:1398" o:connectortype="straight"/>
                  <v:shape id="_x0000_s10367" type="#_x0000_t32" style="position:absolute;left:6577;top:5293;width:1301;height:1392;flip:x" o:connectortype="straight"/>
                  <v:shape id="_x0000_s10368" type="#_x0000_t32" style="position:absolute;left:7434;top:5293;width:444;height:901;flip:x" o:connectortype="straight">
                    <v:stroke dashstyle="dash"/>
                  </v:shape>
                  <v:shape id="_x0000_s10369" type="#_x0000_t202" style="position:absolute;left:9215;top:5955;width:162;height:204" stroked="f">
                    <v:textbox style="mso-next-textbox:#_x0000_s10369;mso-fit-shape-to-text:t" inset="0,0,0,0">
                      <w:txbxContent>
                        <w:p w:rsidR="003A6C48" w:rsidRPr="00287D02" w:rsidRDefault="003A6C48" w:rsidP="003A6C4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0370" type="#_x0000_t32" style="position:absolute;left:7878;top:5293;width:1338;height:901" o:connectortype="straight"/>
                  <v:shape id="_x0000_s10371" type="#_x0000_t202" style="position:absolute;left:7887;top:6194;width:161;height:202" stroked="f">
                    <v:textbox style="mso-next-textbox:#_x0000_s10371;mso-fit-shape-to-text:t" inset="0,0,0,0">
                      <w:txbxContent>
                        <w:p w:rsidR="003A6C48" w:rsidRPr="00C91A5A" w:rsidRDefault="003A6C48" w:rsidP="003A6C48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O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3751" w:type="dxa"/>
          </w:tcPr>
          <w:p w:rsidR="003A6C48" w:rsidRPr="00F766DB" w:rsidRDefault="003A6C48" w:rsidP="007D72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Краткие пояснения к построению</w:t>
            </w:r>
          </w:p>
        </w:tc>
      </w:tr>
    </w:tbl>
    <w:p w:rsidR="00D45864" w:rsidRPr="00F766DB" w:rsidRDefault="003A6C48" w:rsidP="003A6C48">
      <w:pPr>
        <w:jc w:val="center"/>
        <w:rPr>
          <w:sz w:val="20"/>
          <w:szCs w:val="20"/>
        </w:rPr>
      </w:pPr>
      <w:r w:rsidRPr="00F766DB">
        <w:rPr>
          <w:sz w:val="20"/>
          <w:szCs w:val="20"/>
        </w:rPr>
        <w:t xml:space="preserve"> </w:t>
      </w:r>
    </w:p>
    <w:sectPr w:rsidR="00D45864" w:rsidRPr="00F766DB" w:rsidSect="000F04BD">
      <w:pgSz w:w="16838" w:h="11906" w:orient="landscape"/>
      <w:pgMar w:top="567" w:right="567" w:bottom="567" w:left="567" w:header="709" w:footer="709" w:gutter="0"/>
      <w:cols w:num="2" w:space="113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05B36"/>
    <w:multiLevelType w:val="singleLevel"/>
    <w:tmpl w:val="51EC2A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7F7E4C42"/>
    <w:multiLevelType w:val="hybridMultilevel"/>
    <w:tmpl w:val="9B3CB404"/>
    <w:lvl w:ilvl="0" w:tplc="4EACA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efaultTabStop w:val="708"/>
  <w:autoHyphenation/>
  <w:hyphenationZone w:val="357"/>
  <w:doNotHyphenateCaps/>
  <w:drawingGridHorizontalSpacing w:val="6"/>
  <w:drawingGridVerticalSpacing w:val="6"/>
  <w:characterSpacingControl w:val="doNotCompress"/>
  <w:compat>
    <w:useFELayout/>
  </w:compat>
  <w:rsids>
    <w:rsidRoot w:val="00181780"/>
    <w:rsid w:val="000F04BD"/>
    <w:rsid w:val="00181780"/>
    <w:rsid w:val="001C3C6E"/>
    <w:rsid w:val="001E7D3E"/>
    <w:rsid w:val="001F0241"/>
    <w:rsid w:val="00205762"/>
    <w:rsid w:val="00220ECC"/>
    <w:rsid w:val="00287D02"/>
    <w:rsid w:val="002B7B06"/>
    <w:rsid w:val="002D6B64"/>
    <w:rsid w:val="002E0192"/>
    <w:rsid w:val="00360A67"/>
    <w:rsid w:val="003A6C48"/>
    <w:rsid w:val="004746BB"/>
    <w:rsid w:val="00480EB6"/>
    <w:rsid w:val="004F12A7"/>
    <w:rsid w:val="004F6250"/>
    <w:rsid w:val="0053099A"/>
    <w:rsid w:val="005F3536"/>
    <w:rsid w:val="0072609B"/>
    <w:rsid w:val="00741E7A"/>
    <w:rsid w:val="00745726"/>
    <w:rsid w:val="00770BA8"/>
    <w:rsid w:val="007C1972"/>
    <w:rsid w:val="007F5F80"/>
    <w:rsid w:val="00845393"/>
    <w:rsid w:val="008C1827"/>
    <w:rsid w:val="00955734"/>
    <w:rsid w:val="00A8384C"/>
    <w:rsid w:val="00AA5ED0"/>
    <w:rsid w:val="00AE31C4"/>
    <w:rsid w:val="00AF1815"/>
    <w:rsid w:val="00B160CB"/>
    <w:rsid w:val="00C15A67"/>
    <w:rsid w:val="00C91A5A"/>
    <w:rsid w:val="00CA265B"/>
    <w:rsid w:val="00CC6014"/>
    <w:rsid w:val="00CF1ED6"/>
    <w:rsid w:val="00D45864"/>
    <w:rsid w:val="00D70447"/>
    <w:rsid w:val="00D71982"/>
    <w:rsid w:val="00D92139"/>
    <w:rsid w:val="00E46E64"/>
    <w:rsid w:val="00E75849"/>
    <w:rsid w:val="00EA2E8B"/>
    <w:rsid w:val="00F23A05"/>
    <w:rsid w:val="00F36517"/>
    <w:rsid w:val="00F50B96"/>
    <w:rsid w:val="00F766DB"/>
    <w:rsid w:val="00FB725E"/>
    <w:rsid w:val="00FD3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 [2412]" strokecolor="none [3213]"/>
    </o:shapedefaults>
    <o:shapelayout v:ext="edit">
      <o:idmap v:ext="edit" data="1,10"/>
      <o:rules v:ext="edit">
        <o:r id="V:Rule141" type="connector" idref="#_x0000_s2036"/>
        <o:r id="V:Rule150" type="connector" idref="#_x0000_s2045"/>
        <o:r id="V:Rule151" type="connector" idref="#_x0000_s2046"/>
        <o:r id="V:Rule152" type="connector" idref="#_x0000_s2047"/>
        <o:r id="V:Rule153" type="connector" idref="#_x0000_s10240"/>
        <o:r id="V:Rule154" type="connector" idref="#_x0000_s10241"/>
        <o:r id="V:Rule155" type="connector" idref="#_x0000_s10242"/>
        <o:r id="V:Rule156" type="connector" idref="#_x0000_s10243"/>
        <o:r id="V:Rule157" type="connector" idref="#_x0000_s10245"/>
        <o:r id="V:Rule212" type="connector" idref="#_x0000_s10319"/>
        <o:r id="V:Rule213" type="connector" idref="#_x0000_s10320"/>
        <o:r id="V:Rule214" type="connector" idref="#_x0000_s10321"/>
        <o:r id="V:Rule215" type="connector" idref="#_x0000_s10322"/>
        <o:r id="V:Rule216" type="connector" idref="#_x0000_s10323"/>
        <o:r id="V:Rule217" type="connector" idref="#_x0000_s10324"/>
        <o:r id="V:Rule218" type="connector" idref="#_x0000_s10325"/>
        <o:r id="V:Rule219" type="connector" idref="#_x0000_s10331"/>
        <o:r id="V:Rule220" type="connector" idref="#_x0000_s10327"/>
        <o:r id="V:Rule221" type="connector" idref="#_x0000_s10328"/>
        <o:r id="V:Rule222" type="connector" idref="#_x0000_s10329"/>
        <o:r id="V:Rule234" type="connector" idref="#_x0000_s10339"/>
        <o:r id="V:Rule235" type="connector" idref="#_x0000_s10340"/>
        <o:r id="V:Rule236" type="connector" idref="#_x0000_s10341"/>
        <o:r id="V:Rule237" type="connector" idref="#_x0000_s10342"/>
        <o:r id="V:Rule238" type="connector" idref="#_x0000_s10343"/>
        <o:r id="V:Rule239" type="connector" idref="#_x0000_s10344"/>
        <o:r id="V:Rule240" type="connector" idref="#_x0000_s10345"/>
        <o:r id="V:Rule241" type="connector" idref="#_x0000_s10351"/>
        <o:r id="V:Rule242" type="connector" idref="#_x0000_s10347"/>
        <o:r id="V:Rule243" type="connector" idref="#_x0000_s10348"/>
        <o:r id="V:Rule244" type="connector" idref="#_x0000_s10349"/>
        <o:r id="V:Rule246" type="connector" idref="#_x0000_s10397"/>
        <o:r id="V:Rule247" type="connector" idref="#_x0000_s10398"/>
        <o:r id="V:Rule248" type="connector" idref="#_x0000_s10399"/>
        <o:r id="V:Rule249" type="connector" idref="#_x0000_s10400"/>
        <o:r id="V:Rule250" type="connector" idref="#_x0000_s10401"/>
        <o:r id="V:Rule251" type="connector" idref="#_x0000_s10402"/>
        <o:r id="V:Rule252" type="connector" idref="#_x0000_s10403"/>
        <o:r id="V:Rule253" type="connector" idref="#_x0000_s10405"/>
        <o:r id="V:Rule254" type="connector" idref="#_x0000_s10376"/>
        <o:r id="V:Rule255" type="connector" idref="#_x0000_s10377"/>
        <o:r id="V:Rule256" type="connector" idref="#_x0000_s10378"/>
        <o:r id="V:Rule257" type="connector" idref="#_x0000_s10379"/>
        <o:r id="V:Rule258" type="connector" idref="#_x0000_s10380"/>
        <o:r id="V:Rule259" type="connector" idref="#_x0000_s10381"/>
        <o:r id="V:Rule260" type="connector" idref="#_x0000_s10382"/>
        <o:r id="V:Rule261" type="connector" idref="#_x0000_s10388"/>
        <o:r id="V:Rule262" type="connector" idref="#_x0000_s10384"/>
        <o:r id="V:Rule263" type="connector" idref="#_x0000_s10385"/>
        <o:r id="V:Rule264" type="connector" idref="#_x0000_s10386"/>
        <o:r id="V:Rule265" type="connector" idref="#_x0000_s10358"/>
        <o:r id="V:Rule266" type="connector" idref="#_x0000_s10359"/>
        <o:r id="V:Rule267" type="connector" idref="#_x0000_s10360"/>
        <o:r id="V:Rule268" type="connector" idref="#_x0000_s10361"/>
        <o:r id="V:Rule269" type="connector" idref="#_x0000_s10362"/>
        <o:r id="V:Rule270" type="connector" idref="#_x0000_s10363"/>
        <o:r id="V:Rule271" type="connector" idref="#_x0000_s10364"/>
        <o:r id="V:Rule272" type="connector" idref="#_x0000_s10370"/>
        <o:r id="V:Rule273" type="connector" idref="#_x0000_s10366"/>
        <o:r id="V:Rule274" type="connector" idref="#_x0000_s10367"/>
        <o:r id="V:Rule275" type="connector" idref="#_x0000_s103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864"/>
    <w:pPr>
      <w:spacing w:after="0" w:line="240" w:lineRule="auto"/>
      <w:textboxTightWrap w:val="allLines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57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57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458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26" Type="http://schemas.openxmlformats.org/officeDocument/2006/relationships/image" Target="media/image9.wmf"/><Relationship Id="rId3" Type="http://schemas.openxmlformats.org/officeDocument/2006/relationships/settings" Target="settings.xml"/><Relationship Id="rId21" Type="http://schemas.openxmlformats.org/officeDocument/2006/relationships/oleObject" Target="embeddings/oleObject10.bin"/><Relationship Id="rId34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25" Type="http://schemas.openxmlformats.org/officeDocument/2006/relationships/oleObject" Target="embeddings/oleObject13.bin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9.bin"/><Relationship Id="rId29" Type="http://schemas.openxmlformats.org/officeDocument/2006/relationships/oleObject" Target="embeddings/oleObject1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8.wmf"/><Relationship Id="rId32" Type="http://schemas.openxmlformats.org/officeDocument/2006/relationships/oleObject" Target="embeddings/oleObject18.bin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2.bin"/><Relationship Id="rId28" Type="http://schemas.openxmlformats.org/officeDocument/2006/relationships/oleObject" Target="embeddings/oleObject15.bin"/><Relationship Id="rId10" Type="http://schemas.openxmlformats.org/officeDocument/2006/relationships/oleObject" Target="embeddings/oleObject3.bin"/><Relationship Id="rId19" Type="http://schemas.openxmlformats.org/officeDocument/2006/relationships/image" Target="media/image7.wmf"/><Relationship Id="rId31" Type="http://schemas.openxmlformats.org/officeDocument/2006/relationships/image" Target="media/image1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1.bin"/><Relationship Id="rId27" Type="http://schemas.openxmlformats.org/officeDocument/2006/relationships/oleObject" Target="embeddings/oleObject14.bin"/><Relationship Id="rId30" Type="http://schemas.openxmlformats.org/officeDocument/2006/relationships/oleObject" Target="embeddings/oleObject17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Application%20Data\Microsoft\&#1064;&#1072;&#1073;&#1083;&#1086;&#1085;&#1099;\&#1040;4%202&#1082;&#1086;&#1083;%20&#1040;&#1083;&#1100;&#107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А4 2кол Альб</Template>
  <TotalTime>58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HomeLtd</Company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2009-04-18T06:33:00Z</cp:lastPrinted>
  <dcterms:created xsi:type="dcterms:W3CDTF">2009-04-18T05:41:00Z</dcterms:created>
  <dcterms:modified xsi:type="dcterms:W3CDTF">2009-04-18T06:38:00Z</dcterms:modified>
</cp:coreProperties>
</file>